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2551"/>
        <w:gridCol w:w="3351"/>
      </w:tblGrid>
      <w:tr w:rsidR="002E4F3B" w:rsidRPr="00457BAF" w14:paraId="231C6CF0" w14:textId="77777777" w:rsidTr="00BF4A3B">
        <w:trPr>
          <w:trHeight w:val="397"/>
        </w:trPr>
        <w:tc>
          <w:tcPr>
            <w:tcW w:w="9016" w:type="dxa"/>
            <w:gridSpan w:val="3"/>
            <w:shd w:val="clear" w:color="auto" w:fill="01A1DF"/>
            <w:vAlign w:val="center"/>
          </w:tcPr>
          <w:p w14:paraId="23482E14" w14:textId="77777777" w:rsidR="002E4F3B" w:rsidRPr="00457BAF" w:rsidRDefault="002E4F3B" w:rsidP="009B5579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63051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Student Written Report</w:t>
            </w:r>
          </w:p>
        </w:tc>
      </w:tr>
      <w:tr w:rsidR="002E4F3B" w:rsidRPr="00457BAF" w14:paraId="5BA039EE" w14:textId="77777777" w:rsidTr="00457BAF">
        <w:trPr>
          <w:trHeight w:val="397"/>
        </w:trPr>
        <w:tc>
          <w:tcPr>
            <w:tcW w:w="3114" w:type="dxa"/>
            <w:vAlign w:val="center"/>
          </w:tcPr>
          <w:p w14:paraId="1363F41F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Student Name</w:t>
            </w:r>
          </w:p>
        </w:tc>
        <w:tc>
          <w:tcPr>
            <w:tcW w:w="5902" w:type="dxa"/>
            <w:gridSpan w:val="2"/>
            <w:vAlign w:val="center"/>
          </w:tcPr>
          <w:p w14:paraId="148C0B75" w14:textId="3B2B9E48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2E4F3B" w:rsidRPr="00457BAF" w14:paraId="7299607A" w14:textId="77777777" w:rsidTr="00457BAF">
        <w:trPr>
          <w:trHeight w:val="397"/>
        </w:trPr>
        <w:tc>
          <w:tcPr>
            <w:tcW w:w="3114" w:type="dxa"/>
            <w:vAlign w:val="center"/>
          </w:tcPr>
          <w:p w14:paraId="1D02E8FE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 Level Foundation Course</w:t>
            </w:r>
          </w:p>
        </w:tc>
        <w:tc>
          <w:tcPr>
            <w:tcW w:w="5902" w:type="dxa"/>
            <w:gridSpan w:val="2"/>
            <w:vAlign w:val="center"/>
          </w:tcPr>
          <w:p w14:paraId="2CDB42AB" w14:textId="1A6E85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2E4F3B" w:rsidRPr="00457BAF" w14:paraId="6DF3AB99" w14:textId="77777777" w:rsidTr="00457BAF">
        <w:trPr>
          <w:trHeight w:val="397"/>
        </w:trPr>
        <w:tc>
          <w:tcPr>
            <w:tcW w:w="3114" w:type="dxa"/>
            <w:vAlign w:val="center"/>
          </w:tcPr>
          <w:p w14:paraId="3828707E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Project Title</w:t>
            </w:r>
          </w:p>
        </w:tc>
        <w:tc>
          <w:tcPr>
            <w:tcW w:w="5902" w:type="dxa"/>
            <w:gridSpan w:val="2"/>
            <w:vAlign w:val="center"/>
          </w:tcPr>
          <w:p w14:paraId="011717AB" w14:textId="3E7C0DC1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2E4F3B" w:rsidRPr="00457BAF" w14:paraId="183617EB" w14:textId="77777777" w:rsidTr="00457BAF">
        <w:trPr>
          <w:trHeight w:val="397"/>
        </w:trPr>
        <w:tc>
          <w:tcPr>
            <w:tcW w:w="3114" w:type="dxa"/>
            <w:vAlign w:val="center"/>
          </w:tcPr>
          <w:p w14:paraId="34215610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</w:t>
            </w:r>
          </w:p>
        </w:tc>
        <w:tc>
          <w:tcPr>
            <w:tcW w:w="5902" w:type="dxa"/>
            <w:gridSpan w:val="2"/>
            <w:vAlign w:val="center"/>
          </w:tcPr>
          <w:p w14:paraId="380AFA6E" w14:textId="153BD9DB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2E4F3B" w:rsidRPr="00457BAF" w14:paraId="345F7503" w14:textId="77777777" w:rsidTr="00BF4A3B">
        <w:trPr>
          <w:trHeight w:val="397"/>
        </w:trPr>
        <w:tc>
          <w:tcPr>
            <w:tcW w:w="9016" w:type="dxa"/>
            <w:gridSpan w:val="3"/>
            <w:shd w:val="clear" w:color="auto" w:fill="01A1DF"/>
            <w:vAlign w:val="center"/>
          </w:tcPr>
          <w:p w14:paraId="6E40508F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63051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Introduction:</w:t>
            </w:r>
          </w:p>
        </w:tc>
      </w:tr>
      <w:tr w:rsidR="002E4F3B" w:rsidRPr="00457BAF" w14:paraId="497ECDB4" w14:textId="77777777" w:rsidTr="00954CDF">
        <w:trPr>
          <w:trHeight w:val="2268"/>
        </w:trPr>
        <w:tc>
          <w:tcPr>
            <w:tcW w:w="9016" w:type="dxa"/>
            <w:gridSpan w:val="3"/>
          </w:tcPr>
          <w:p w14:paraId="4D18BFB1" w14:textId="77777777" w:rsidR="002E4F3B" w:rsidRPr="00457BAF" w:rsidRDefault="002E4F3B" w:rsidP="009B557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2E4F3B" w:rsidRPr="00457BAF" w14:paraId="2911AABA" w14:textId="77777777" w:rsidTr="00BF4A3B">
        <w:trPr>
          <w:trHeight w:val="397"/>
        </w:trPr>
        <w:tc>
          <w:tcPr>
            <w:tcW w:w="9016" w:type="dxa"/>
            <w:gridSpan w:val="3"/>
            <w:shd w:val="clear" w:color="auto" w:fill="01A1DF"/>
            <w:vAlign w:val="center"/>
          </w:tcPr>
          <w:p w14:paraId="20A65B84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63051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Planning:</w:t>
            </w:r>
          </w:p>
        </w:tc>
      </w:tr>
      <w:tr w:rsidR="002E4F3B" w:rsidRPr="00457BAF" w14:paraId="1E6BBA1F" w14:textId="77777777" w:rsidTr="00954CDF">
        <w:trPr>
          <w:trHeight w:val="2268"/>
        </w:trPr>
        <w:tc>
          <w:tcPr>
            <w:tcW w:w="9016" w:type="dxa"/>
            <w:gridSpan w:val="3"/>
          </w:tcPr>
          <w:p w14:paraId="25CF57E5" w14:textId="77777777" w:rsidR="002E4F3B" w:rsidRPr="00457BAF" w:rsidRDefault="002E4F3B" w:rsidP="009B557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2E4F3B" w:rsidRPr="00457BAF" w14:paraId="33E32C8A" w14:textId="77777777" w:rsidTr="00BF4A3B">
        <w:trPr>
          <w:trHeight w:val="397"/>
        </w:trPr>
        <w:tc>
          <w:tcPr>
            <w:tcW w:w="9016" w:type="dxa"/>
            <w:gridSpan w:val="3"/>
            <w:shd w:val="clear" w:color="auto" w:fill="01A1DF"/>
            <w:vAlign w:val="center"/>
          </w:tcPr>
          <w:p w14:paraId="25CFE725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63051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Implementation:</w:t>
            </w:r>
          </w:p>
        </w:tc>
      </w:tr>
      <w:tr w:rsidR="002E4F3B" w:rsidRPr="00457BAF" w14:paraId="3A186F8F" w14:textId="77777777" w:rsidTr="00954CDF">
        <w:trPr>
          <w:trHeight w:val="2268"/>
        </w:trPr>
        <w:tc>
          <w:tcPr>
            <w:tcW w:w="9016" w:type="dxa"/>
            <w:gridSpan w:val="3"/>
          </w:tcPr>
          <w:p w14:paraId="2D308985" w14:textId="77777777" w:rsidR="002E4F3B" w:rsidRPr="00457BAF" w:rsidRDefault="002E4F3B" w:rsidP="009B557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2E4F3B" w:rsidRPr="00457BAF" w14:paraId="05848679" w14:textId="77777777" w:rsidTr="00BF4A3B">
        <w:trPr>
          <w:trHeight w:val="397"/>
        </w:trPr>
        <w:tc>
          <w:tcPr>
            <w:tcW w:w="9016" w:type="dxa"/>
            <w:gridSpan w:val="3"/>
            <w:shd w:val="clear" w:color="auto" w:fill="01A1DF"/>
            <w:vAlign w:val="center"/>
          </w:tcPr>
          <w:p w14:paraId="567C9C49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63051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Evaluation:</w:t>
            </w:r>
          </w:p>
        </w:tc>
      </w:tr>
      <w:tr w:rsidR="002E4F3B" w:rsidRPr="00457BAF" w14:paraId="2DFE559A" w14:textId="77777777" w:rsidTr="00954CDF">
        <w:trPr>
          <w:trHeight w:val="2268"/>
        </w:trPr>
        <w:tc>
          <w:tcPr>
            <w:tcW w:w="9016" w:type="dxa"/>
            <w:gridSpan w:val="3"/>
          </w:tcPr>
          <w:p w14:paraId="48277D4A" w14:textId="77777777" w:rsidR="002E4F3B" w:rsidRPr="00457BAF" w:rsidRDefault="002E4F3B" w:rsidP="009B5579">
            <w:pPr>
              <w:spacing w:after="0"/>
              <w:rPr>
                <w:rFonts w:ascii="Lato" w:hAnsi="Lato"/>
                <w:sz w:val="20"/>
                <w:szCs w:val="20"/>
                <w:lang w:val="en-GB"/>
              </w:rPr>
            </w:pPr>
          </w:p>
        </w:tc>
      </w:tr>
      <w:tr w:rsidR="002E4F3B" w:rsidRPr="00457BAF" w14:paraId="5C53490F" w14:textId="77777777" w:rsidTr="00457BAF">
        <w:trPr>
          <w:trHeight w:val="397"/>
        </w:trPr>
        <w:tc>
          <w:tcPr>
            <w:tcW w:w="5665" w:type="dxa"/>
            <w:gridSpan w:val="2"/>
            <w:vAlign w:val="center"/>
          </w:tcPr>
          <w:p w14:paraId="1126C6FF" w14:textId="77777777" w:rsidR="002E4F3B" w:rsidRPr="00457BAF" w:rsidRDefault="002E4F3B" w:rsidP="009B557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Student Signature:</w:t>
            </w:r>
          </w:p>
        </w:tc>
        <w:tc>
          <w:tcPr>
            <w:tcW w:w="3351" w:type="dxa"/>
            <w:vAlign w:val="center"/>
          </w:tcPr>
          <w:p w14:paraId="17ACD425" w14:textId="77777777" w:rsidR="002E4F3B" w:rsidRPr="00457BAF" w:rsidRDefault="002E4F3B" w:rsidP="009B5579">
            <w:pPr>
              <w:spacing w:after="100" w:afterAutospacing="1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457BA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Date:</w:t>
            </w:r>
          </w:p>
        </w:tc>
      </w:tr>
    </w:tbl>
    <w:p w14:paraId="79671371" w14:textId="533025EF" w:rsidR="00400661" w:rsidRPr="00457BAF" w:rsidRDefault="00400661" w:rsidP="00A060D7">
      <w:pPr>
        <w:pStyle w:val="copy"/>
        <w:rPr>
          <w:sz w:val="20"/>
          <w:szCs w:val="20"/>
        </w:rPr>
      </w:pPr>
    </w:p>
    <w:sectPr w:rsidR="00400661" w:rsidRPr="00457BAF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4AB5C3" w14:textId="77777777" w:rsidR="003E63F8" w:rsidRPr="00457BAF" w:rsidRDefault="003E63F8" w:rsidP="00186EC4">
      <w:r w:rsidRPr="00457BAF">
        <w:separator/>
      </w:r>
    </w:p>
  </w:endnote>
  <w:endnote w:type="continuationSeparator" w:id="0">
    <w:p w14:paraId="744B2F93" w14:textId="77777777" w:rsidR="003E63F8" w:rsidRPr="00457BAF" w:rsidRDefault="003E63F8" w:rsidP="00186EC4">
      <w:r w:rsidRPr="00457BA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AB245AFE-0E4E-45D4-96E9-A37ABD2E4D8A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E39FA339-2A18-4749-9D36-DDF7CE224FD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1352272-0AC3-4CD9-96A3-48B3D5491948}"/>
    <w:embedBold r:id="rId4" w:fontKey="{B5A2CFC4-86FF-453D-A489-EFAECC7DC0D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825E824-117B-4C0F-B006-FD01A890D49A}"/>
    <w:embedBold r:id="rId6" w:fontKey="{A587F667-C56D-4C4D-85E5-1B20C007456A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2B22908B-998B-4B8C-B2A4-2DEDDB4BA76C}"/>
    <w:embedBold r:id="rId8" w:fontKey="{06B9C3B1-9EED-47D4-AD5D-EAE9BC07B46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19A9B583-B865-47B1-B22B-1F8590F74DDD}"/>
    <w:embedBold r:id="rId10" w:fontKey="{90E0FF6D-19DA-46E3-B75B-F362639CA732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D94CF408-6955-43A4-92FC-1B016F3BF456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08E79E64-7FFA-4B50-A929-386BC099F90A}"/>
  </w:font>
  <w:font w:name="Bebas Neue">
    <w:altName w:val="Bebas Neue"/>
    <w:charset w:val="00"/>
    <w:family w:val="swiss"/>
    <w:pitch w:val="variable"/>
    <w:sig w:usb0="00000007" w:usb1="00000001" w:usb2="00000000" w:usb3="00000000" w:csb0="00000093" w:csb1="00000000"/>
    <w:embedRegular r:id="rId13" w:fontKey="{205163AC-21A0-48C7-A04D-414FC3F2F4AA}"/>
    <w:embedBold r:id="rId14" w:fontKey="{D66D7BF5-6CE0-44D0-ABDC-962324234582}"/>
  </w:font>
  <w:font w:name="Lato Black">
    <w:altName w:val="Lato Black"/>
    <w:charset w:val="00"/>
    <w:family w:val="swiss"/>
    <w:pitch w:val="variable"/>
    <w:sig w:usb0="E10002FF" w:usb1="5000ECFF" w:usb2="00000021" w:usb3="00000000" w:csb0="0000019F" w:csb1="00000000"/>
    <w:embedRegular r:id="rId15" w:fontKey="{8E697D69-555A-410D-A70D-6DB869BD4B4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DCFE49A5-CB51-42B4-9277-891B3A5F4F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8290" w14:textId="77777777" w:rsidR="00606234" w:rsidRPr="00457BAF" w:rsidRDefault="00D96E82" w:rsidP="00186EC4">
    <w:pPr>
      <w:pStyle w:val="Footer"/>
    </w:pPr>
    <w:r w:rsidRPr="00457BAF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61A9216A" wp14:editId="3073C629">
          <wp:simplePos x="0" y="0"/>
          <wp:positionH relativeFrom="column">
            <wp:posOffset>-719528</wp:posOffset>
          </wp:positionH>
          <wp:positionV relativeFrom="paragraph">
            <wp:posOffset>74316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A34BC" w14:textId="77777777" w:rsidR="003E63F8" w:rsidRPr="00457BAF" w:rsidRDefault="003E63F8" w:rsidP="00186EC4">
      <w:r w:rsidRPr="00457BAF">
        <w:separator/>
      </w:r>
    </w:p>
  </w:footnote>
  <w:footnote w:type="continuationSeparator" w:id="0">
    <w:p w14:paraId="468ABA68" w14:textId="77777777" w:rsidR="003E63F8" w:rsidRPr="00457BAF" w:rsidRDefault="003E63F8" w:rsidP="00186EC4">
      <w:r w:rsidRPr="00457BAF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7777777" w:rsidR="00606234" w:rsidRPr="00457BAF" w:rsidRDefault="00D96E82" w:rsidP="00186EC4">
    <w:pPr>
      <w:pStyle w:val="Header"/>
    </w:pPr>
    <w:r w:rsidRPr="00457BAF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E4F3B"/>
    <w:rsid w:val="00301F13"/>
    <w:rsid w:val="003023CA"/>
    <w:rsid w:val="00303699"/>
    <w:rsid w:val="00311C3F"/>
    <w:rsid w:val="00314450"/>
    <w:rsid w:val="00325FCC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57BAF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0518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32090"/>
    <w:rsid w:val="00761E25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B5579"/>
    <w:rsid w:val="009D79D8"/>
    <w:rsid w:val="00A00731"/>
    <w:rsid w:val="00A03DBF"/>
    <w:rsid w:val="00A05B66"/>
    <w:rsid w:val="00A060D7"/>
    <w:rsid w:val="00A31FC7"/>
    <w:rsid w:val="00A4085D"/>
    <w:rsid w:val="00A57FAB"/>
    <w:rsid w:val="00A63B30"/>
    <w:rsid w:val="00AD0B1B"/>
    <w:rsid w:val="00AE51B3"/>
    <w:rsid w:val="00AF4A05"/>
    <w:rsid w:val="00B235BA"/>
    <w:rsid w:val="00B36933"/>
    <w:rsid w:val="00B40ED4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4A3B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3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purl.org/dc/elements/1.1/"/>
    <ds:schemaRef ds:uri="http://purl.org/dc/dcmitype/"/>
    <ds:schemaRef ds:uri="http://purl.org/dc/terms/"/>
    <ds:schemaRef ds:uri="89637aa1-7b48-4060-803a-c34c58bc8bfc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be2b0b65-5089-4106-bb34-2edddfc01d42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3</TotalTime>
  <Pages>1</Pages>
  <Words>19</Words>
  <Characters>162</Characters>
  <Application>Microsoft Office Word</Application>
  <DocSecurity>0</DocSecurity>
  <Lines>23</Lines>
  <Paragraphs>13</Paragraphs>
  <ScaleCrop>false</ScaleCrop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7</cp:revision>
  <cp:lastPrinted>2020-02-04T08:01:00Z</cp:lastPrinted>
  <dcterms:created xsi:type="dcterms:W3CDTF">2025-10-09T11:15:00Z</dcterms:created>
  <dcterms:modified xsi:type="dcterms:W3CDTF">2025-10-22T09:59:00Z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9e847b25-459d-4f4e-8f52-4d713acbd217</vt:lpwstr>
  </property>
</Properties>
</file>